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 <Relationship Target="docProps/core.xml" Type="http://schemas.openxmlformats.org/package/2006/relationships/metadata/core-properties" Id="rId3"/>
    <Relationship Target="docProps/thumbnail.emf" Type="http://schemas.openxmlformats.org/package/2006/relationships/metadata/thumbnail" Id="rId2"/>
    <Relationship Target="word/document.xml" Type="http://schemas.openxmlformats.org/officeDocument/2006/relationships/officeDocument" Id="rId1"/>
    <Relationship Target="docProps/custom.xml" Type="http://schemas.openxmlformats.org/officeDocument/2006/relationships/custom-properties" Id="rId5"/>
    <Relationship Target="docProps/app.xml" Type="http://schemas.openxmlformats.org/officeDocument/2006/relationships/extended-properties" Id="rId4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w:p w:rsidR="00977440" w:rsidP="00977440" w:rsidRDefault="00977440">
      <w:pPr>
        <w:suppressAutoHyphens/>
        <w:spacing w:after="240"/>
        <w:ind w:right="5386"/>
        <w:jc w:val="center"/>
      </w:pPr>
      <w:bookmarkStart w:name="_GoBack" w:id="0"/>
      <w:bookmarkEnd w:id="0"/>
      <w:r>
        <w:t xml:space="preserve">            </w:t>
      </w:r>
      <w:r w:rsidR="00827C3E">
        <w:rPr>
          <w:noProof/>
        </w:rPr>
        <w:drawing>
          <wp:inline distT="0" distB="0" distL="0" distR="0">
            <wp:extent cx="431165" cy="586740"/>
            <wp:effectExtent l="0" t="0" r="6985" b="381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E12483" w:rsidR="00977440" w:rsidP="00977440" w:rsidRDefault="00977440">
      <w:pPr>
        <w:suppressAutoHyphens/>
        <w:ind w:right="5386"/>
        <w:jc w:val="center"/>
      </w:pPr>
      <w:r w:rsidRPr="00E12483">
        <w:t xml:space="preserve">  </w:t>
      </w:r>
      <w:r w:rsidRPr="00E12483">
        <w:tab/>
        <w:t xml:space="preserve">  REPUBLIKA HRVATSKA </w:t>
      </w:r>
    </w:p>
    <w:p w:rsidRPr="00E12483" w:rsidR="00977440" w:rsidP="00977440" w:rsidRDefault="00977440">
      <w:pPr>
        <w:pStyle w:val="Naslov1"/>
        <w:rPr>
          <w:b w:val="false"/>
        </w:rPr>
      </w:pPr>
      <w:r w:rsidRPr="00E12483">
        <w:rPr>
          <w:b w:val="false"/>
        </w:rPr>
        <w:t>ŽUPANIJSKO DRŽAVNO ODVJETNIŠTVO</w:t>
      </w:r>
    </w:p>
    <w:p w:rsidRPr="00E12483" w:rsidR="00977440" w:rsidP="00977440" w:rsidRDefault="00977440">
      <w:pPr>
        <w:suppressAutoHyphens/>
        <w:ind w:right="5386"/>
        <w:jc w:val="center"/>
      </w:pPr>
      <w:r w:rsidRPr="00E12483">
        <w:t xml:space="preserve">         U </w:t>
      </w:r>
      <w:r w:rsidR="003B3F85">
        <w:t>VARAŽDINU</w:t>
      </w:r>
    </w:p>
    <w:p w:rsidR="00977440" w:rsidP="00977440" w:rsidRDefault="00977440">
      <w:pPr>
        <w:suppressAutoHyphens/>
        <w:ind w:right="72"/>
        <w:jc w:val="both"/>
      </w:pPr>
    </w:p>
    <w:p w:rsidR="006E6DC6" w:rsidP="00977440" w:rsidRDefault="009D360D">
      <w:pPr>
        <w:suppressAutoHyphens/>
        <w:ind w:right="72"/>
        <w:jc w:val="both"/>
      </w:pPr>
      <w:r>
        <w:t>Broj: S-DO-</w:t>
      </w:r>
      <w:r w:rsidR="00240C45">
        <w:t>233</w:t>
      </w:r>
      <w:r w:rsidR="00AF101B">
        <w:t>/1</w:t>
      </w:r>
      <w:r w:rsidR="00E36B5C">
        <w:t>9</w:t>
      </w:r>
    </w:p>
    <w:p w:rsidR="009D360D" w:rsidP="00977440" w:rsidRDefault="009D360D">
      <w:pPr>
        <w:suppressAutoHyphens/>
        <w:ind w:right="72"/>
        <w:jc w:val="both"/>
      </w:pPr>
    </w:p>
    <w:p w:rsidR="006E6DC6" w:rsidP="00977440" w:rsidRDefault="008C756E">
      <w:pPr>
        <w:suppressAutoHyphens/>
        <w:ind w:right="72"/>
        <w:jc w:val="both"/>
      </w:pPr>
      <w:r>
        <w:t xml:space="preserve"> </w:t>
      </w:r>
    </w:p>
    <w:p w:rsidR="00A5437C" w:rsidP="00AD3C0F" w:rsidRDefault="003B3F85">
      <w:pPr>
        <w:rPr>
          <w:u w:val="single"/>
        </w:rPr>
      </w:pPr>
      <w:r>
        <w:rPr>
          <w:u w:val="single"/>
        </w:rPr>
        <w:t>Trgovački sud u Varaždinu</w:t>
      </w:r>
      <w:r w:rsidR="00A5437C">
        <w:rPr>
          <w:u w:val="single"/>
        </w:rPr>
        <w:t xml:space="preserve"> </w:t>
      </w:r>
    </w:p>
    <w:p w:rsidR="00A5437C" w:rsidP="00AD3C0F" w:rsidRDefault="00A5437C">
      <w:pPr>
        <w:rPr>
          <w:u w:val="single"/>
        </w:rPr>
      </w:pPr>
      <w:r>
        <w:rPr>
          <w:u w:val="single"/>
        </w:rPr>
        <w:t>Na br. St-</w:t>
      </w:r>
      <w:r w:rsidR="00C4178C">
        <w:rPr>
          <w:u w:val="single"/>
        </w:rPr>
        <w:t>2</w:t>
      </w:r>
      <w:r w:rsidR="00240C45">
        <w:rPr>
          <w:u w:val="single"/>
        </w:rPr>
        <w:t>76</w:t>
      </w:r>
      <w:r>
        <w:rPr>
          <w:u w:val="single"/>
        </w:rPr>
        <w:t>/1</w:t>
      </w:r>
      <w:r w:rsidR="003E4E46">
        <w:rPr>
          <w:u w:val="single"/>
        </w:rPr>
        <w:t>9</w:t>
      </w:r>
    </w:p>
    <w:p w:rsidR="00AD3C0F" w:rsidP="00AD3C0F" w:rsidRDefault="00AD3C0F">
      <w:r>
        <w:t>(naziv nadležnog suda)</w:t>
      </w:r>
    </w:p>
    <w:p w:rsidR="00AD3C0F" w:rsidP="00AD3C0F" w:rsidRDefault="003B3F85">
      <w:r>
        <w:rPr>
          <w:u w:val="single"/>
        </w:rPr>
        <w:t>Braće Radića 2, Varaždin</w:t>
      </w:r>
      <w:r w:rsidR="00AD3C0F">
        <w:br/>
        <w:t>(adresa nadležnog suda)</w:t>
      </w:r>
    </w:p>
    <w:p w:rsidR="00AD3C0F" w:rsidP="00AD3C0F" w:rsidRDefault="00AD3C0F"/>
    <w:p w:rsidR="007273A1" w:rsidP="00AD3C0F" w:rsidRDefault="007273A1"/>
    <w:p w:rsidR="00AD3C0F" w:rsidP="00AD3C0F" w:rsidRDefault="00AD3C0F">
      <w:pPr>
        <w:rPr>
          <w:b/>
        </w:rPr>
      </w:pPr>
      <w:r>
        <w:rPr>
          <w:b/>
        </w:rPr>
        <w:t>PRIJEDLOG VJEROVNIKA ZA OTVARANJE STEČAJNOG POSTUPKA</w:t>
      </w:r>
    </w:p>
    <w:p w:rsidR="00AD3C0F" w:rsidP="00AD3C0F" w:rsidRDefault="00AD3C0F">
      <w:pPr>
        <w:rPr>
          <w:b/>
        </w:rPr>
      </w:pPr>
    </w:p>
    <w:p w:rsidR="00AD3C0F" w:rsidP="00AD3C0F" w:rsidRDefault="00AD3C0F">
      <w:pPr>
        <w:rPr>
          <w:b/>
        </w:rPr>
      </w:pPr>
      <w:r>
        <w:rPr>
          <w:b/>
        </w:rPr>
        <w:t>PODACI O PO</w:t>
      </w:r>
      <w:r w:rsidR="009D360D">
        <w:rPr>
          <w:b/>
        </w:rPr>
        <w:t>D</w:t>
      </w:r>
      <w:r>
        <w:rPr>
          <w:b/>
        </w:rPr>
        <w:t>NOSITELJU PRIJEDLOGA ZA PRAVNU OSOBU:</w:t>
      </w:r>
    </w:p>
    <w:p w:rsidR="00AD3C0F" w:rsidP="00AD3C0F" w:rsidRDefault="00AD3C0F">
      <w:pPr>
        <w:rPr>
          <w:u w:val="single"/>
        </w:rPr>
      </w:pPr>
      <w:r>
        <w:t xml:space="preserve">Tvrtka ili naziv </w:t>
      </w:r>
      <w:r w:rsidR="00852676">
        <w:rPr>
          <w:u w:val="single"/>
        </w:rPr>
        <w:t>Republika Hrvatska, Ministarstvo financija</w:t>
      </w:r>
      <w:r w:rsidR="00636BB8">
        <w:rPr>
          <w:u w:val="single"/>
        </w:rPr>
        <w:t xml:space="preserve"> – Porezna uprava, Područni ured </w:t>
      </w:r>
      <w:r w:rsidR="00C4178C">
        <w:rPr>
          <w:u w:val="single"/>
        </w:rPr>
        <w:t>Varaždin</w:t>
      </w:r>
      <w:r w:rsidR="009C3037">
        <w:rPr>
          <w:u w:val="single"/>
        </w:rPr>
        <w:t>,</w:t>
      </w:r>
      <w:r w:rsidR="00636BB8">
        <w:rPr>
          <w:u w:val="single"/>
        </w:rPr>
        <w:t xml:space="preserve"> koju zastupa Županijsko državno odvjetništvo u Varaždinu</w:t>
      </w:r>
      <w:r>
        <w:rPr>
          <w:u w:val="single"/>
        </w:rPr>
        <w:tab/>
      </w:r>
      <w:r w:rsidR="0023347B">
        <w:rPr>
          <w:u w:val="single"/>
        </w:rPr>
        <w:tab/>
      </w:r>
      <w:r w:rsidR="00976E03">
        <w:rPr>
          <w:u w:val="single"/>
        </w:rPr>
        <w:tab/>
      </w:r>
      <w:r>
        <w:rPr>
          <w:u w:val="single"/>
        </w:rPr>
        <w:br/>
      </w:r>
      <w:r>
        <w:t xml:space="preserve">OIB </w:t>
      </w:r>
      <w:r w:rsidR="00F62079">
        <w:t xml:space="preserve"> </w:t>
      </w:r>
      <w:r w:rsidR="00FF618B">
        <w:rPr>
          <w:u w:val="single"/>
        </w:rPr>
        <w:t>18683136487</w:t>
      </w:r>
      <w:r w:rsidR="002012BC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br/>
      </w:r>
      <w:r>
        <w:t>Sjedište  / poslovna adresa</w:t>
      </w:r>
      <w:r>
        <w:br/>
      </w:r>
      <w:r w:rsidR="00C4178C">
        <w:rPr>
          <w:u w:val="single"/>
        </w:rPr>
        <w:t xml:space="preserve">Varaždin, </w:t>
      </w:r>
      <w:proofErr w:type="spellStart"/>
      <w:r w:rsidR="00C4178C">
        <w:rPr>
          <w:u w:val="single"/>
        </w:rPr>
        <w:t>Graberje</w:t>
      </w:r>
      <w:proofErr w:type="spellEnd"/>
      <w:r w:rsidR="00C4178C">
        <w:rPr>
          <w:u w:val="single"/>
        </w:rPr>
        <w:t xml:space="preserve"> 1</w:t>
      </w:r>
      <w:r w:rsidR="00C4178C">
        <w:rPr>
          <w:u w:val="single"/>
        </w:rPr>
        <w:tab/>
      </w:r>
      <w:r w:rsidR="00C4178C">
        <w:rPr>
          <w:u w:val="single"/>
        </w:rPr>
        <w:tab/>
      </w:r>
      <w:r w:rsidR="00C35079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D3C0F" w:rsidP="00AD3C0F" w:rsidRDefault="00AD3C0F">
      <w:pPr>
        <w:rPr>
          <w:u w:val="single"/>
        </w:rPr>
      </w:pPr>
    </w:p>
    <w:p w:rsidR="00AD3C0F" w:rsidP="00AD3C0F" w:rsidRDefault="00AD3C0F">
      <w:pPr>
        <w:rPr>
          <w:b/>
        </w:rPr>
      </w:pPr>
      <w:r>
        <w:rPr>
          <w:b/>
        </w:rPr>
        <w:t>PODACI O PODNOSITELJU PRIJEDLOGA ZA FIZIČKU OSOBU:</w:t>
      </w:r>
    </w:p>
    <w:p w:rsidR="00AD3C0F" w:rsidP="00AD3C0F" w:rsidRDefault="00AD3C0F">
      <w:r>
        <w:t xml:space="preserve">Ime i prezime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br/>
      </w:r>
      <w:r>
        <w:t xml:space="preserve">OIB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br/>
      </w:r>
      <w:r>
        <w:t>Sjedište/poslovna adresa</w:t>
      </w:r>
      <w:r>
        <w:br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br/>
      </w:r>
      <w:r>
        <w:t>Adresa prebivališta</w:t>
      </w:r>
      <w:r>
        <w:br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D3C0F" w:rsidP="00AD3C0F" w:rsidRDefault="00AD3C0F"/>
    <w:p w:rsidR="00AD3C0F" w:rsidP="00AD3C0F" w:rsidRDefault="00AD3C0F">
      <w:pPr>
        <w:rPr>
          <w:b/>
        </w:rPr>
      </w:pPr>
      <w:r>
        <w:rPr>
          <w:b/>
        </w:rPr>
        <w:t>PODACI O DUŽNIKU:</w:t>
      </w:r>
    </w:p>
    <w:p w:rsidRPr="00272300" w:rsidR="00AD3C0F" w:rsidP="00AD3C0F" w:rsidRDefault="00AD3C0F">
      <w:pPr>
        <w:rPr>
          <w:u w:val="single"/>
        </w:rPr>
      </w:pPr>
      <w:r>
        <w:t>Tvrtka ili naziv za pravnu osobu / ime i prezime za fizičku osobu</w:t>
      </w:r>
      <w:r>
        <w:br/>
      </w:r>
      <w:r w:rsidR="00240C45">
        <w:rPr>
          <w:u w:val="single"/>
        </w:rPr>
        <w:t xml:space="preserve">AUTI MARE d.o.o. </w:t>
      </w:r>
      <w:r w:rsidR="00240C45">
        <w:rPr>
          <w:u w:val="single"/>
        </w:rPr>
        <w:tab/>
      </w:r>
      <w:r w:rsidR="00240C45">
        <w:rPr>
          <w:u w:val="single"/>
        </w:rPr>
        <w:tab/>
      </w:r>
      <w:r w:rsidR="00240C45">
        <w:rPr>
          <w:u w:val="single"/>
        </w:rPr>
        <w:tab/>
      </w:r>
      <w:r w:rsidR="00C4178C">
        <w:rPr>
          <w:u w:val="single"/>
        </w:rPr>
        <w:tab/>
      </w:r>
      <w:r w:rsidR="00C4178C">
        <w:rPr>
          <w:u w:val="single"/>
        </w:rPr>
        <w:tab/>
      </w:r>
      <w:r w:rsidR="00C4178C">
        <w:rPr>
          <w:u w:val="single"/>
        </w:rPr>
        <w:tab/>
      </w:r>
      <w:r w:rsidR="002818B5">
        <w:rPr>
          <w:u w:val="single"/>
        </w:rPr>
        <w:t xml:space="preserve"> </w:t>
      </w:r>
      <w:r w:rsidR="005E0EC1">
        <w:rPr>
          <w:u w:val="single"/>
        </w:rPr>
        <w:tab/>
      </w:r>
      <w:r w:rsidR="003A6CC7">
        <w:rPr>
          <w:u w:val="single"/>
        </w:rPr>
        <w:tab/>
      </w:r>
      <w:r w:rsidR="003A6CC7">
        <w:rPr>
          <w:u w:val="single"/>
        </w:rPr>
        <w:tab/>
      </w:r>
      <w:r w:rsidR="003A6CC7">
        <w:rPr>
          <w:u w:val="single"/>
        </w:rPr>
        <w:tab/>
      </w:r>
      <w:r>
        <w:rPr>
          <w:u w:val="single"/>
        </w:rPr>
        <w:br/>
      </w:r>
      <w:r>
        <w:t xml:space="preserve">OIB </w:t>
      </w:r>
      <w:r>
        <w:rPr>
          <w:u w:val="single"/>
        </w:rPr>
        <w:tab/>
      </w:r>
      <w:r w:rsidR="00240C45">
        <w:rPr>
          <w:u w:val="single"/>
        </w:rPr>
        <w:t>96174535852</w:t>
      </w:r>
      <w:r w:rsidR="00C4178C">
        <w:rPr>
          <w:u w:val="single"/>
        </w:rPr>
        <w:tab/>
      </w:r>
      <w:r w:rsidR="00E36B5C">
        <w:rPr>
          <w:u w:val="single"/>
        </w:rPr>
        <w:tab/>
      </w:r>
      <w:r w:rsidR="00475AB0">
        <w:rPr>
          <w:u w:val="single"/>
        </w:rPr>
        <w:tab/>
      </w:r>
      <w:r w:rsidR="00475AB0">
        <w:rPr>
          <w:u w:val="single"/>
        </w:rPr>
        <w:tab/>
      </w:r>
      <w:r w:rsidR="009C3037">
        <w:rPr>
          <w:u w:val="single"/>
        </w:rPr>
        <w:tab/>
      </w:r>
      <w:r w:rsidR="003A68A7">
        <w:rPr>
          <w:u w:val="single"/>
        </w:rPr>
        <w:tab/>
      </w:r>
      <w:r w:rsidR="00160441">
        <w:rPr>
          <w:u w:val="single"/>
        </w:rPr>
        <w:tab/>
      </w:r>
      <w:r w:rsidR="003A68A7">
        <w:rPr>
          <w:u w:val="single"/>
        </w:rPr>
        <w:tab/>
      </w:r>
      <w:r w:rsidR="00160441">
        <w:rPr>
          <w:u w:val="single"/>
        </w:rPr>
        <w:tab/>
      </w:r>
      <w:r w:rsidR="00C34BAA">
        <w:rPr>
          <w:u w:val="single"/>
        </w:rPr>
        <w:tab/>
      </w:r>
      <w:r>
        <w:rPr>
          <w:u w:val="single"/>
        </w:rPr>
        <w:br/>
      </w:r>
      <w:r>
        <w:t>Sjedište/poslovn</w:t>
      </w:r>
      <w:r w:rsidR="005067A5">
        <w:t>a</w:t>
      </w:r>
      <w:r>
        <w:t xml:space="preserve"> adresa</w:t>
      </w:r>
      <w:r w:rsidR="002C4420">
        <w:tab/>
      </w:r>
      <w:r>
        <w:br/>
      </w:r>
      <w:r w:rsidR="00240C45">
        <w:rPr>
          <w:u w:val="single"/>
        </w:rPr>
        <w:t>Varaždin, Zagrebačka 70</w:t>
      </w:r>
      <w:r w:rsidR="00240C45">
        <w:rPr>
          <w:u w:val="single"/>
        </w:rPr>
        <w:tab/>
      </w:r>
      <w:r w:rsidR="005F4733">
        <w:rPr>
          <w:u w:val="single"/>
        </w:rPr>
        <w:tab/>
      </w:r>
      <w:r w:rsidR="008B09D0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br/>
      </w:r>
      <w:r>
        <w:t>Adresa prebivališta</w:t>
      </w:r>
      <w:r w:rsidR="00475AB0">
        <w:tab/>
      </w:r>
      <w:r>
        <w:br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D3C0F" w:rsidP="00AD3C0F" w:rsidRDefault="00AD3C0F">
      <w:r>
        <w:t xml:space="preserve">I.  Na temelju članka 16. i članka 109. Stečajnog zakona podnosim prijedlog za otvaranje stečajnog postupka nad dužnikom </w:t>
      </w:r>
      <w:r>
        <w:rPr>
          <w:u w:val="single"/>
        </w:rPr>
        <w:tab/>
      </w:r>
      <w:r w:rsidR="00240C45">
        <w:rPr>
          <w:u w:val="single"/>
        </w:rPr>
        <w:t xml:space="preserve">Auti Mare d.o.o. Varaždin, Zagrebačka 70  </w:t>
      </w:r>
      <w:r w:rsidR="00773508">
        <w:rPr>
          <w:u w:val="single"/>
        </w:rPr>
        <w:tab/>
      </w:r>
      <w:r w:rsidR="00773508">
        <w:rPr>
          <w:u w:val="single"/>
        </w:rPr>
        <w:tab/>
      </w:r>
      <w:r w:rsidR="00773508">
        <w:rPr>
          <w:u w:val="single"/>
        </w:rPr>
        <w:tab/>
      </w:r>
      <w:r w:rsidR="00773508">
        <w:rPr>
          <w:u w:val="single"/>
        </w:rPr>
        <w:tab/>
      </w:r>
      <w:r w:rsidR="00773508">
        <w:rPr>
          <w:u w:val="single"/>
        </w:rPr>
        <w:tab/>
      </w:r>
      <w:r w:rsidR="005F4733">
        <w:rPr>
          <w:u w:val="single"/>
        </w:rPr>
        <w:tab/>
      </w:r>
      <w:r w:rsidR="005F4733">
        <w:rPr>
          <w:u w:val="single"/>
        </w:rPr>
        <w:tab/>
      </w:r>
      <w:r w:rsidR="005F4733">
        <w:rPr>
          <w:u w:val="single"/>
        </w:rPr>
        <w:tab/>
      </w:r>
      <w:r w:rsidR="005F4733">
        <w:rPr>
          <w:u w:val="single"/>
        </w:rPr>
        <w:tab/>
      </w:r>
      <w:r w:rsidR="005F4733">
        <w:rPr>
          <w:u w:val="single"/>
        </w:rPr>
        <w:tab/>
      </w:r>
      <w:r w:rsidR="005F4733">
        <w:rPr>
          <w:u w:val="single"/>
        </w:rPr>
        <w:tab/>
      </w:r>
      <w:r w:rsidR="005F4733">
        <w:rPr>
          <w:u w:val="single"/>
        </w:rPr>
        <w:tab/>
      </w:r>
      <w:r w:rsidR="00240C45">
        <w:rPr>
          <w:u w:val="single"/>
        </w:rPr>
        <w:tab/>
      </w:r>
      <w:r w:rsidR="00240C45">
        <w:rPr>
          <w:u w:val="single"/>
        </w:rPr>
        <w:tab/>
      </w:r>
      <w:r w:rsidR="00D3299A">
        <w:t xml:space="preserve"> </w:t>
      </w:r>
      <w:r w:rsidR="005F4733">
        <w:tab/>
      </w:r>
      <w:r w:rsidR="005F4733">
        <w:tab/>
      </w:r>
      <w:r>
        <w:t>(navesti tvrtku ili naziv, odnosno ime i prezime dužnika)</w:t>
      </w:r>
      <w:r w:rsidR="008D58E4">
        <w:tab/>
      </w:r>
      <w:r w:rsidR="003E4E46">
        <w:tab/>
      </w:r>
    </w:p>
    <w:p w:rsidR="00AD3C0F" w:rsidP="00AD3C0F" w:rsidRDefault="00AD3C0F"/>
    <w:p w:rsidR="007273A1" w:rsidP="00AD3C0F" w:rsidRDefault="007273A1"/>
    <w:p w:rsidR="007273A1" w:rsidP="00AD3C0F" w:rsidRDefault="007273A1"/>
    <w:p w:rsidR="00AD3C0F" w:rsidP="00AD3C0F" w:rsidRDefault="00AD3C0F">
      <w:r>
        <w:lastRenderedPageBreak/>
        <w:t xml:space="preserve">Vjerovnik ima tražbinu prema dužniku u iznosu od </w:t>
      </w:r>
      <w:r>
        <w:rPr>
          <w:u w:val="single"/>
        </w:rPr>
        <w:tab/>
      </w:r>
      <w:r w:rsidR="0022610C">
        <w:rPr>
          <w:u w:val="single"/>
        </w:rPr>
        <w:t>14.803,05</w:t>
      </w:r>
      <w:r w:rsidR="003F7D8B">
        <w:rPr>
          <w:u w:val="single"/>
        </w:rPr>
        <w:tab/>
      </w:r>
      <w:r>
        <w:rPr>
          <w:u w:val="single"/>
        </w:rPr>
        <w:t xml:space="preserve"> </w:t>
      </w:r>
      <w:r>
        <w:t xml:space="preserve">(kn) koja se temelji na </w:t>
      </w:r>
      <w:r w:rsidR="00FC2DB7">
        <w:rPr>
          <w:u w:val="single"/>
        </w:rPr>
        <w:t xml:space="preserve">knjigovodstvenoj kartici - stanju  računa poreznog obveznika na dan </w:t>
      </w:r>
      <w:r w:rsidR="0022610C">
        <w:rPr>
          <w:u w:val="single"/>
        </w:rPr>
        <w:t>23</w:t>
      </w:r>
      <w:r w:rsidR="000F6ECB">
        <w:rPr>
          <w:u w:val="single"/>
        </w:rPr>
        <w:t xml:space="preserve">. </w:t>
      </w:r>
      <w:r w:rsidR="00773508">
        <w:rPr>
          <w:u w:val="single"/>
        </w:rPr>
        <w:t>listopada</w:t>
      </w:r>
      <w:r w:rsidR="001A4381">
        <w:rPr>
          <w:u w:val="single"/>
        </w:rPr>
        <w:t xml:space="preserve"> 2019</w:t>
      </w:r>
      <w:r w:rsidR="00FC2DB7">
        <w:rPr>
          <w:u w:val="single"/>
        </w:rPr>
        <w:t>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FC2DB7">
        <w:rPr>
          <w:u w:val="single"/>
        </w:rPr>
        <w:tab/>
      </w:r>
      <w:r w:rsidR="00937E2F">
        <w:rPr>
          <w:u w:val="single"/>
        </w:rPr>
        <w:tab/>
      </w:r>
      <w:r w:rsidR="00033C10">
        <w:rPr>
          <w:u w:val="single"/>
        </w:rPr>
        <w:tab/>
      </w:r>
      <w:r w:rsidR="003E4E46">
        <w:rPr>
          <w:u w:val="single"/>
        </w:rPr>
        <w:tab/>
      </w:r>
      <w:r w:rsidR="006169D5">
        <w:rPr>
          <w:u w:val="single"/>
        </w:rPr>
        <w:tab/>
      </w:r>
      <w:r>
        <w:tab/>
      </w:r>
      <w:r>
        <w:tab/>
      </w:r>
      <w:r>
        <w:tab/>
      </w:r>
      <w:r>
        <w:tab/>
      </w:r>
      <w:r>
        <w:tab/>
        <w:t>(navesti osnovu tražbine)</w:t>
      </w:r>
      <w:r w:rsidR="0035331D">
        <w:tab/>
      </w:r>
      <w:r w:rsidR="00611EE0">
        <w:tab/>
      </w:r>
      <w:r w:rsidR="005C12DB">
        <w:tab/>
      </w:r>
    </w:p>
    <w:p w:rsidR="00AD3C0F" w:rsidP="00AD3C0F" w:rsidRDefault="00AD3C0F">
      <w:pPr>
        <w:rPr>
          <w:u w:val="single"/>
        </w:rPr>
      </w:pPr>
      <w:r>
        <w:t xml:space="preserve">Dužnik tražbinu nije namirio </w:t>
      </w:r>
      <w:r w:rsidR="00357304"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FD525B">
        <w:rPr>
          <w:u w:val="single"/>
        </w:rPr>
        <w:tab/>
      </w:r>
      <w:r w:rsidR="00FD525B">
        <w:rPr>
          <w:u w:val="single"/>
        </w:rPr>
        <w:tab/>
      </w:r>
      <w:r w:rsidR="00FD525B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FD525B">
        <w:rPr>
          <w:u w:val="single"/>
        </w:rPr>
        <w:tab/>
      </w:r>
      <w:r w:rsidR="00FD525B">
        <w:rPr>
          <w:u w:val="single"/>
        </w:rPr>
        <w:tab/>
      </w:r>
    </w:p>
    <w:p w:rsidR="00AD3C0F" w:rsidP="00AD3C0F" w:rsidRDefault="00AD3C0F">
      <w:pPr>
        <w:rPr>
          <w:u w:val="single"/>
        </w:rPr>
      </w:pPr>
    </w:p>
    <w:p w:rsidR="00AD3C0F" w:rsidP="00AD3C0F" w:rsidRDefault="00AD3C0F">
      <w:pPr>
        <w:rPr>
          <w:u w:val="single"/>
        </w:rPr>
      </w:pPr>
    </w:p>
    <w:p w:rsidR="00AD3C0F" w:rsidP="00AD3C0F" w:rsidRDefault="00AD3C0F">
      <w:r>
        <w:t>Kod dužnika postoji stečajni razlog zato što</w:t>
      </w:r>
      <w:r w:rsidR="00357304">
        <w:t xml:space="preserve"> </w:t>
      </w:r>
      <w:r w:rsidR="002D3405">
        <w:rPr>
          <w:u w:val="single"/>
        </w:rPr>
        <w:t xml:space="preserve">Fina </w:t>
      </w:r>
      <w:r w:rsidR="00034ABA">
        <w:rPr>
          <w:u w:val="single"/>
        </w:rPr>
        <w:t xml:space="preserve">je </w:t>
      </w:r>
      <w:r w:rsidR="002D3405">
        <w:rPr>
          <w:u w:val="single"/>
        </w:rPr>
        <w:t>podnijela zahtjev za provedbu skraćenog stečajnog postupka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2D3405">
        <w:t xml:space="preserve"> </w:t>
      </w:r>
      <w:r>
        <w:t>(navesti razlog / pozvati se na neku od okolnosti iz članka 6. stavka 2. Stečajnog zakona)</w:t>
      </w:r>
    </w:p>
    <w:p w:rsidR="00AD3C0F" w:rsidP="00AD3C0F" w:rsidRDefault="00AD3C0F"/>
    <w:p w:rsidR="00E96589" w:rsidP="00AD3C0F" w:rsidRDefault="00AD3C0F">
      <w:pPr>
        <w:rPr>
          <w:u w:val="single"/>
        </w:rPr>
      </w:pPr>
      <w:r>
        <w:t>Dokaz</w:t>
      </w:r>
      <w:r w:rsidR="006B3216">
        <w:t>:</w:t>
      </w:r>
      <w:r>
        <w:rPr>
          <w:u w:val="single"/>
        </w:rPr>
        <w:tab/>
      </w:r>
      <w:r w:rsidR="00897D0F">
        <w:rPr>
          <w:u w:val="single"/>
        </w:rPr>
        <w:t xml:space="preserve"> </w:t>
      </w:r>
      <w:r w:rsidR="00E96589">
        <w:rPr>
          <w:u w:val="single"/>
        </w:rPr>
        <w:t xml:space="preserve">uvid u spis </w:t>
      </w:r>
      <w:r w:rsidR="00E96589">
        <w:rPr>
          <w:u w:val="single"/>
        </w:rPr>
        <w:tab/>
      </w:r>
      <w:r w:rsidR="00E96589">
        <w:rPr>
          <w:u w:val="single"/>
        </w:rPr>
        <w:tab/>
      </w:r>
      <w:r w:rsidR="00E96589">
        <w:rPr>
          <w:u w:val="single"/>
        </w:rPr>
        <w:tab/>
      </w:r>
      <w:r w:rsidR="00E96589">
        <w:rPr>
          <w:u w:val="single"/>
        </w:rPr>
        <w:tab/>
      </w:r>
      <w:r w:rsidR="00E96589">
        <w:rPr>
          <w:u w:val="single"/>
        </w:rPr>
        <w:tab/>
      </w:r>
      <w:r w:rsidR="00E96589">
        <w:rPr>
          <w:u w:val="single"/>
        </w:rPr>
        <w:tab/>
      </w:r>
      <w:r w:rsidR="00E96589">
        <w:rPr>
          <w:u w:val="single"/>
        </w:rPr>
        <w:tab/>
      </w:r>
      <w:r w:rsidR="00E96589">
        <w:rPr>
          <w:u w:val="single"/>
        </w:rPr>
        <w:tab/>
      </w:r>
      <w:r w:rsidR="00E96589">
        <w:rPr>
          <w:u w:val="single"/>
        </w:rPr>
        <w:tab/>
      </w:r>
      <w:r w:rsidR="00E96589">
        <w:rPr>
          <w:u w:val="single"/>
        </w:rPr>
        <w:tab/>
      </w:r>
    </w:p>
    <w:p w:rsidR="00AD3C0F" w:rsidP="00AD3C0F" w:rsidRDefault="00AD3C0F">
      <w:r>
        <w:t>(potvrda Financijske agencije / obračun neisplaćenih plaća s potvrdom Ministarstva financija – Porezna uprava)</w:t>
      </w:r>
    </w:p>
    <w:p w:rsidR="00AD3C0F" w:rsidP="00AD3C0F" w:rsidRDefault="00AD3C0F"/>
    <w:p w:rsidR="00AD3C0F" w:rsidP="00AD3C0F" w:rsidRDefault="00AD3C0F"/>
    <w:p w:rsidR="005B5B60" w:rsidP="00AD3C0F" w:rsidRDefault="005B5B60"/>
    <w:p w:rsidR="00AD3C0F" w:rsidP="00AD3C0F" w:rsidRDefault="00AD3C0F"/>
    <w:p w:rsidR="005B5B60" w:rsidP="00AD3C0F" w:rsidRDefault="00AD3C0F">
      <w:pPr>
        <w:rPr>
          <w:u w:val="single"/>
        </w:rPr>
      </w:pPr>
      <w:r>
        <w:t xml:space="preserve">  </w:t>
      </w:r>
      <w:r w:rsidR="005B5B60">
        <w:t xml:space="preserve">       </w:t>
      </w:r>
      <w:r>
        <w:t>Mjesto i datum</w:t>
      </w:r>
      <w:r>
        <w:tab/>
      </w:r>
      <w:r>
        <w:tab/>
      </w:r>
      <w:r>
        <w:tab/>
      </w:r>
      <w:r>
        <w:tab/>
      </w:r>
      <w:r w:rsidR="003D0269">
        <w:tab/>
      </w:r>
      <w:r w:rsidR="001C1342">
        <w:t xml:space="preserve">          </w:t>
      </w:r>
      <w:r>
        <w:t>Potpis podnositelja prijedloga</w:t>
      </w:r>
      <w:r>
        <w:br/>
      </w:r>
      <w:r w:rsidR="003D0269">
        <w:rPr>
          <w:u w:val="single"/>
        </w:rPr>
        <w:t xml:space="preserve">Varaždin, </w:t>
      </w:r>
      <w:r w:rsidR="0022610C">
        <w:rPr>
          <w:u w:val="single"/>
        </w:rPr>
        <w:t>28</w:t>
      </w:r>
      <w:r w:rsidR="000F6ECB">
        <w:rPr>
          <w:u w:val="single"/>
        </w:rPr>
        <w:t xml:space="preserve">. </w:t>
      </w:r>
      <w:r w:rsidR="00773508">
        <w:rPr>
          <w:u w:val="single"/>
        </w:rPr>
        <w:t>listopada</w:t>
      </w:r>
      <w:r w:rsidR="006169D5">
        <w:rPr>
          <w:u w:val="single"/>
        </w:rPr>
        <w:t xml:space="preserve"> </w:t>
      </w:r>
      <w:r w:rsidR="00E65EAC">
        <w:rPr>
          <w:u w:val="single"/>
        </w:rPr>
        <w:t>201</w:t>
      </w:r>
      <w:r w:rsidR="00033C10">
        <w:rPr>
          <w:u w:val="single"/>
        </w:rPr>
        <w:t>9</w:t>
      </w:r>
      <w:r w:rsidR="003D0269">
        <w:rPr>
          <w:u w:val="single"/>
        </w:rPr>
        <w:t>.</w:t>
      </w:r>
      <w:r>
        <w:tab/>
      </w:r>
      <w:r>
        <w:tab/>
      </w:r>
      <w:r w:rsidR="008D36B4">
        <w:tab/>
      </w:r>
      <w:r w:rsidR="009254F0">
        <w:tab/>
      </w:r>
      <w:r w:rsidR="003D0269">
        <w:rPr>
          <w:u w:val="single"/>
        </w:rPr>
        <w:t>Zamjeni</w:t>
      </w:r>
      <w:r w:rsidR="001C1342">
        <w:rPr>
          <w:u w:val="single"/>
        </w:rPr>
        <w:t>k</w:t>
      </w:r>
      <w:r w:rsidR="003D0269">
        <w:rPr>
          <w:u w:val="single"/>
        </w:rPr>
        <w:t xml:space="preserve"> županijske državne odvjetnice </w:t>
      </w:r>
    </w:p>
    <w:p w:rsidR="005B5B60" w:rsidP="00AD3C0F" w:rsidRDefault="005B5B60">
      <w:pPr>
        <w:rPr>
          <w:u w:val="single"/>
        </w:rPr>
      </w:pPr>
    </w:p>
    <w:p w:rsidRPr="005B5B60" w:rsidR="00AD3C0F" w:rsidP="00AD3C0F" w:rsidRDefault="005B5B60">
      <w:pPr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96589">
        <w:tab/>
      </w:r>
      <w:r>
        <w:t xml:space="preserve"> </w:t>
      </w:r>
      <w:r w:rsidR="00E96589">
        <w:t xml:space="preserve">          </w:t>
      </w:r>
      <w:r w:rsidR="00E96589">
        <w:rPr>
          <w:u w:val="single"/>
        </w:rPr>
        <w:t xml:space="preserve">Tomo Božić </w:t>
      </w:r>
      <w:r w:rsidRPr="005B5B60">
        <w:rPr>
          <w:u w:val="single"/>
        </w:rPr>
        <w:t xml:space="preserve"> </w:t>
      </w:r>
    </w:p>
    <w:p w:rsidR="005B5B60" w:rsidP="00AD3C0F" w:rsidRDefault="005B5B60"/>
    <w:p w:rsidR="005B5B60" w:rsidP="00AD3C0F" w:rsidRDefault="005B5B60"/>
    <w:p w:rsidR="00702E43" w:rsidP="00AD3C0F" w:rsidRDefault="00702E43"/>
    <w:p w:rsidR="003D507B" w:rsidP="00AD3C0F" w:rsidRDefault="003D507B"/>
    <w:p w:rsidR="00C30484" w:rsidP="00C30484" w:rsidRDefault="00AD3C0F">
      <w:r>
        <w:t>Privitak:</w:t>
      </w:r>
    </w:p>
    <w:p w:rsidR="005266C0" w:rsidP="00C30484" w:rsidRDefault="00C30484">
      <w:r>
        <w:t>- s</w:t>
      </w:r>
      <w:r w:rsidR="00877A01">
        <w:t>tanje računa poreznog obveznika</w:t>
      </w:r>
    </w:p>
    <w:p w:rsidR="006169D5" w:rsidP="00C30484" w:rsidRDefault="005266C0">
      <w:r>
        <w:t xml:space="preserve">- </w:t>
      </w:r>
      <w:r w:rsidR="0010303E">
        <w:t>godišnji financijski izvještaj za 201</w:t>
      </w:r>
      <w:r w:rsidR="0022610C">
        <w:t>8</w:t>
      </w:r>
      <w:r w:rsidR="0010303E">
        <w:t>.</w:t>
      </w:r>
    </w:p>
    <w:p w:rsidR="00D008F9" w:rsidP="00D82B9C" w:rsidRDefault="00D008F9">
      <w:pPr>
        <w:pStyle w:val="Odlomakpopisa"/>
        <w:ind w:left="284"/>
        <w:rPr>
          <w:rFonts w:ascii="Times New Roman" w:hAnsi="Times New Roman"/>
          <w:sz w:val="24"/>
          <w:szCs w:val="24"/>
        </w:rPr>
      </w:pPr>
    </w:p>
    <w:p w:rsidR="006B5E68" w:rsidP="004C0958" w:rsidRDefault="00827C3E">
      <w:pPr>
        <w:pStyle w:val="Odlomakpopisa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E44398" w:rsidP="004C0958" w:rsidRDefault="00E44398">
      <w:pPr>
        <w:pStyle w:val="Odlomakpopisa"/>
        <w:ind w:left="0"/>
        <w:rPr>
          <w:rFonts w:ascii="Times New Roman" w:hAnsi="Times New Roman"/>
          <w:sz w:val="24"/>
          <w:szCs w:val="24"/>
        </w:rPr>
      </w:pPr>
    </w:p>
    <w:p w:rsidR="00977440" w:rsidP="00AD3C0F" w:rsidRDefault="00977440"/>
    <w:p w:rsidR="00AD3C0F" w:rsidP="00AD3C0F" w:rsidRDefault="00AD3C0F"/>
    <w:p w:rsidR="00AD3C0F" w:rsidP="00AD3C0F" w:rsidRDefault="00AD3C0F"/>
    <w:sectPr w:rsidR="00AD3C0F" w:rsidSect="00977440">
      <w:headerReference w:type="even" r:id="rId11"/>
      <w:headerReference w:type="defaul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type="separator" w:id="-1">
    <w:p w:rsidR="00406AA8" w:rsidRDefault="00406AA8">
      <w:r>
        <w:separator/>
      </w:r>
    </w:p>
  </w:endnote>
  <w:endnote w:type="continuationSeparator" w:id="0">
    <w:p w:rsidR="00406AA8" w:rsidRDefault="00406AA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="003629EF" w:rsidRDefault="003629EF">
    <w:pPr>
      <w:pStyle w:val="Podnoje"/>
    </w:pPr>
    <w:r w:rsidRPr="005F1F50">
      <w:rPr>
        <w:sz w:val="16"/>
        <w:szCs w:val="16"/>
      </w:rPr>
      <w:tab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type="separator" w:id="-1">
    <w:p w:rsidR="00406AA8" w:rsidRDefault="00406AA8">
      <w:r>
        <w:separator/>
      </w:r>
    </w:p>
  </w:footnote>
  <w:footnote w:type="continuationSeparator" w:id="0">
    <w:p w:rsidR="00406AA8" w:rsidRDefault="00406AA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="003629EF" w:rsidRDefault="003629E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629EF" w:rsidRDefault="003629EF">
    <w:pPr>
      <w:pStyle w:val="Zaglavlje"/>
    </w:pPr>
  </w:p>
  <w:p w:rsidR="003629EF" w:rsidRDefault="003629EF"/>
  <w:p w:rsidRPr="00856599" w:rsidR="003629EF" w:rsidRDefault="003629EF">
    <w:pPr>
      <w:rPr>
        <w:sz w:val="14"/>
        <w:szCs w:val="14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="003629EF" w:rsidRDefault="003629E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511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15D64" w:rsidR="003629EF" w:rsidRDefault="003629EF">
    <w:pPr>
      <w:pStyle w:val="Zaglavlje"/>
      <w:rPr>
        <w:sz w:val="16"/>
        <w:szCs w:val="16"/>
      </w:rPr>
    </w:pPr>
  </w:p>
  <w:p w:rsidRPr="00615D64" w:rsidR="003629EF" w:rsidRDefault="003629EF">
    <w:pPr>
      <w:rPr>
        <w:sz w:val="16"/>
        <w:szCs w:val="16"/>
      </w:rPr>
    </w:pPr>
  </w:p>
  <w:p w:rsidRPr="00856599" w:rsidR="003629EF" w:rsidRDefault="003629EF">
    <w:pPr>
      <w:rPr>
        <w:sz w:val="14"/>
        <w:szCs w:val="1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258F2B6F"/>
    <w:multiLevelType w:val="hybridMultilevel"/>
    <w:tmpl w:val="4E1AB42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FB4EEA"/>
    <w:multiLevelType w:val="hybridMultilevel"/>
    <w:tmpl w:val="FDD434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1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440"/>
    <w:rsid w:val="0000417D"/>
    <w:rsid w:val="000148FF"/>
    <w:rsid w:val="000173C4"/>
    <w:rsid w:val="00032154"/>
    <w:rsid w:val="00033C10"/>
    <w:rsid w:val="00034ABA"/>
    <w:rsid w:val="00042543"/>
    <w:rsid w:val="00042FEF"/>
    <w:rsid w:val="000449C5"/>
    <w:rsid w:val="00047EF3"/>
    <w:rsid w:val="00055049"/>
    <w:rsid w:val="00060338"/>
    <w:rsid w:val="00062B37"/>
    <w:rsid w:val="00064EBA"/>
    <w:rsid w:val="00066488"/>
    <w:rsid w:val="00070F9F"/>
    <w:rsid w:val="00071CA7"/>
    <w:rsid w:val="00077118"/>
    <w:rsid w:val="00091A3A"/>
    <w:rsid w:val="00097B3F"/>
    <w:rsid w:val="00097DF4"/>
    <w:rsid w:val="000A3A54"/>
    <w:rsid w:val="000A72E7"/>
    <w:rsid w:val="000C47A7"/>
    <w:rsid w:val="000D07C5"/>
    <w:rsid w:val="000D15EE"/>
    <w:rsid w:val="000E31EA"/>
    <w:rsid w:val="000E3C88"/>
    <w:rsid w:val="000E49DF"/>
    <w:rsid w:val="000F6ECB"/>
    <w:rsid w:val="000F7141"/>
    <w:rsid w:val="000F782C"/>
    <w:rsid w:val="00100BAF"/>
    <w:rsid w:val="001017FD"/>
    <w:rsid w:val="0010303E"/>
    <w:rsid w:val="00105ACC"/>
    <w:rsid w:val="00112A34"/>
    <w:rsid w:val="001358A0"/>
    <w:rsid w:val="00151B4B"/>
    <w:rsid w:val="0015477C"/>
    <w:rsid w:val="00156918"/>
    <w:rsid w:val="00160441"/>
    <w:rsid w:val="001621AB"/>
    <w:rsid w:val="0018197D"/>
    <w:rsid w:val="001A4381"/>
    <w:rsid w:val="001B4710"/>
    <w:rsid w:val="001C1342"/>
    <w:rsid w:val="001E37E1"/>
    <w:rsid w:val="001F3012"/>
    <w:rsid w:val="001F532B"/>
    <w:rsid w:val="002012BC"/>
    <w:rsid w:val="0020383D"/>
    <w:rsid w:val="002128B2"/>
    <w:rsid w:val="00220C04"/>
    <w:rsid w:val="0022610C"/>
    <w:rsid w:val="0023347B"/>
    <w:rsid w:val="00240C45"/>
    <w:rsid w:val="00272300"/>
    <w:rsid w:val="0027323F"/>
    <w:rsid w:val="00280F60"/>
    <w:rsid w:val="002818B5"/>
    <w:rsid w:val="002B0ED8"/>
    <w:rsid w:val="002B1ECF"/>
    <w:rsid w:val="002B3222"/>
    <w:rsid w:val="002B7E05"/>
    <w:rsid w:val="002C4420"/>
    <w:rsid w:val="002D3405"/>
    <w:rsid w:val="002F5BC5"/>
    <w:rsid w:val="002F5F49"/>
    <w:rsid w:val="003061A6"/>
    <w:rsid w:val="00307D35"/>
    <w:rsid w:val="00310D03"/>
    <w:rsid w:val="00312E3D"/>
    <w:rsid w:val="00326DBA"/>
    <w:rsid w:val="003303CA"/>
    <w:rsid w:val="0033446D"/>
    <w:rsid w:val="003347E1"/>
    <w:rsid w:val="00335239"/>
    <w:rsid w:val="0035331D"/>
    <w:rsid w:val="00357304"/>
    <w:rsid w:val="003629EF"/>
    <w:rsid w:val="003A5BF0"/>
    <w:rsid w:val="003A68A7"/>
    <w:rsid w:val="003A6CC7"/>
    <w:rsid w:val="003B3F85"/>
    <w:rsid w:val="003B44AC"/>
    <w:rsid w:val="003C70FF"/>
    <w:rsid w:val="003D0269"/>
    <w:rsid w:val="003D10F7"/>
    <w:rsid w:val="003D507B"/>
    <w:rsid w:val="003D78E0"/>
    <w:rsid w:val="003E4E46"/>
    <w:rsid w:val="003E6CBE"/>
    <w:rsid w:val="003F31F3"/>
    <w:rsid w:val="003F38BF"/>
    <w:rsid w:val="003F7D8B"/>
    <w:rsid w:val="004026FE"/>
    <w:rsid w:val="00406AA8"/>
    <w:rsid w:val="00436925"/>
    <w:rsid w:val="0044588A"/>
    <w:rsid w:val="00447B25"/>
    <w:rsid w:val="00453F49"/>
    <w:rsid w:val="00456A54"/>
    <w:rsid w:val="00467FE3"/>
    <w:rsid w:val="0047523E"/>
    <w:rsid w:val="00475AB0"/>
    <w:rsid w:val="00477ABE"/>
    <w:rsid w:val="0048707B"/>
    <w:rsid w:val="004950D4"/>
    <w:rsid w:val="00495115"/>
    <w:rsid w:val="004A4C15"/>
    <w:rsid w:val="004A6125"/>
    <w:rsid w:val="004B5EBD"/>
    <w:rsid w:val="004B6F8A"/>
    <w:rsid w:val="004C0958"/>
    <w:rsid w:val="004C77B1"/>
    <w:rsid w:val="004D31EF"/>
    <w:rsid w:val="004D452F"/>
    <w:rsid w:val="005067A5"/>
    <w:rsid w:val="00506966"/>
    <w:rsid w:val="00521B0D"/>
    <w:rsid w:val="00524451"/>
    <w:rsid w:val="00526445"/>
    <w:rsid w:val="005266C0"/>
    <w:rsid w:val="00533E0E"/>
    <w:rsid w:val="00546558"/>
    <w:rsid w:val="00546E1C"/>
    <w:rsid w:val="00551807"/>
    <w:rsid w:val="00553073"/>
    <w:rsid w:val="0055432C"/>
    <w:rsid w:val="0055590D"/>
    <w:rsid w:val="005724EE"/>
    <w:rsid w:val="005755C9"/>
    <w:rsid w:val="00584E59"/>
    <w:rsid w:val="0058548A"/>
    <w:rsid w:val="0059398E"/>
    <w:rsid w:val="005A6E70"/>
    <w:rsid w:val="005B5B60"/>
    <w:rsid w:val="005C12DB"/>
    <w:rsid w:val="005C193A"/>
    <w:rsid w:val="005C64EA"/>
    <w:rsid w:val="005D0554"/>
    <w:rsid w:val="005E0EC1"/>
    <w:rsid w:val="005E15C1"/>
    <w:rsid w:val="005F10DA"/>
    <w:rsid w:val="005F1858"/>
    <w:rsid w:val="005F4733"/>
    <w:rsid w:val="006008E3"/>
    <w:rsid w:val="00601E27"/>
    <w:rsid w:val="0060483C"/>
    <w:rsid w:val="006071C8"/>
    <w:rsid w:val="00607E0B"/>
    <w:rsid w:val="00611EE0"/>
    <w:rsid w:val="00613212"/>
    <w:rsid w:val="00615AD4"/>
    <w:rsid w:val="006169D5"/>
    <w:rsid w:val="0062112A"/>
    <w:rsid w:val="006234BC"/>
    <w:rsid w:val="00636469"/>
    <w:rsid w:val="00636BB8"/>
    <w:rsid w:val="00642188"/>
    <w:rsid w:val="00645032"/>
    <w:rsid w:val="006521AE"/>
    <w:rsid w:val="0065582D"/>
    <w:rsid w:val="006A160A"/>
    <w:rsid w:val="006A24E9"/>
    <w:rsid w:val="006B1F69"/>
    <w:rsid w:val="006B3216"/>
    <w:rsid w:val="006B5E68"/>
    <w:rsid w:val="006D3025"/>
    <w:rsid w:val="006D634E"/>
    <w:rsid w:val="006E45BB"/>
    <w:rsid w:val="006E4CBD"/>
    <w:rsid w:val="006E6DC6"/>
    <w:rsid w:val="007028DA"/>
    <w:rsid w:val="00702E43"/>
    <w:rsid w:val="00705086"/>
    <w:rsid w:val="00705C5C"/>
    <w:rsid w:val="00706574"/>
    <w:rsid w:val="0071111F"/>
    <w:rsid w:val="007138B1"/>
    <w:rsid w:val="00717927"/>
    <w:rsid w:val="0072142B"/>
    <w:rsid w:val="007235BD"/>
    <w:rsid w:val="0072681A"/>
    <w:rsid w:val="007273A1"/>
    <w:rsid w:val="00735310"/>
    <w:rsid w:val="00736CE3"/>
    <w:rsid w:val="007373E0"/>
    <w:rsid w:val="0074199F"/>
    <w:rsid w:val="00752E4F"/>
    <w:rsid w:val="00753981"/>
    <w:rsid w:val="00754F11"/>
    <w:rsid w:val="007565C2"/>
    <w:rsid w:val="00757A30"/>
    <w:rsid w:val="00773508"/>
    <w:rsid w:val="00790B47"/>
    <w:rsid w:val="00795E20"/>
    <w:rsid w:val="00796A72"/>
    <w:rsid w:val="007A2B04"/>
    <w:rsid w:val="007B3222"/>
    <w:rsid w:val="007F602F"/>
    <w:rsid w:val="0080348C"/>
    <w:rsid w:val="00804F92"/>
    <w:rsid w:val="00805F19"/>
    <w:rsid w:val="008160FC"/>
    <w:rsid w:val="00817408"/>
    <w:rsid w:val="0082603E"/>
    <w:rsid w:val="00827C3E"/>
    <w:rsid w:val="00827D1F"/>
    <w:rsid w:val="00830C10"/>
    <w:rsid w:val="00852676"/>
    <w:rsid w:val="00860454"/>
    <w:rsid w:val="00871697"/>
    <w:rsid w:val="008752E5"/>
    <w:rsid w:val="008759FC"/>
    <w:rsid w:val="00877A01"/>
    <w:rsid w:val="00897D0F"/>
    <w:rsid w:val="008A56ED"/>
    <w:rsid w:val="008B09D0"/>
    <w:rsid w:val="008C756E"/>
    <w:rsid w:val="008D36B4"/>
    <w:rsid w:val="008D58E4"/>
    <w:rsid w:val="008E4CF8"/>
    <w:rsid w:val="008F5B7C"/>
    <w:rsid w:val="009113FE"/>
    <w:rsid w:val="00913AC3"/>
    <w:rsid w:val="00914E66"/>
    <w:rsid w:val="009254F0"/>
    <w:rsid w:val="009276A4"/>
    <w:rsid w:val="0093112A"/>
    <w:rsid w:val="00937E2F"/>
    <w:rsid w:val="00940591"/>
    <w:rsid w:val="00942F7F"/>
    <w:rsid w:val="009465AB"/>
    <w:rsid w:val="00946725"/>
    <w:rsid w:val="00955D21"/>
    <w:rsid w:val="00960974"/>
    <w:rsid w:val="00973FF6"/>
    <w:rsid w:val="00976E03"/>
    <w:rsid w:val="00977440"/>
    <w:rsid w:val="00992787"/>
    <w:rsid w:val="00992C8A"/>
    <w:rsid w:val="009935A9"/>
    <w:rsid w:val="00994A4C"/>
    <w:rsid w:val="00997186"/>
    <w:rsid w:val="009A461A"/>
    <w:rsid w:val="009B41C9"/>
    <w:rsid w:val="009C181B"/>
    <w:rsid w:val="009C3037"/>
    <w:rsid w:val="009C66EF"/>
    <w:rsid w:val="009D2A7D"/>
    <w:rsid w:val="009D360D"/>
    <w:rsid w:val="009E327F"/>
    <w:rsid w:val="009F123B"/>
    <w:rsid w:val="00A00576"/>
    <w:rsid w:val="00A04F5A"/>
    <w:rsid w:val="00A0715A"/>
    <w:rsid w:val="00A11B3E"/>
    <w:rsid w:val="00A27C20"/>
    <w:rsid w:val="00A43E19"/>
    <w:rsid w:val="00A521DF"/>
    <w:rsid w:val="00A5437C"/>
    <w:rsid w:val="00A84AC5"/>
    <w:rsid w:val="00A86439"/>
    <w:rsid w:val="00A9556B"/>
    <w:rsid w:val="00AA0088"/>
    <w:rsid w:val="00AA3BB4"/>
    <w:rsid w:val="00AA6C41"/>
    <w:rsid w:val="00AB1896"/>
    <w:rsid w:val="00AC086D"/>
    <w:rsid w:val="00AC388C"/>
    <w:rsid w:val="00AD3C04"/>
    <w:rsid w:val="00AD3C0F"/>
    <w:rsid w:val="00AE0569"/>
    <w:rsid w:val="00AE373F"/>
    <w:rsid w:val="00AF0AE4"/>
    <w:rsid w:val="00AF101B"/>
    <w:rsid w:val="00AF4ED0"/>
    <w:rsid w:val="00B04C76"/>
    <w:rsid w:val="00B21897"/>
    <w:rsid w:val="00B302BC"/>
    <w:rsid w:val="00B353E5"/>
    <w:rsid w:val="00B37CA4"/>
    <w:rsid w:val="00B55F96"/>
    <w:rsid w:val="00B6733A"/>
    <w:rsid w:val="00B7058D"/>
    <w:rsid w:val="00B75594"/>
    <w:rsid w:val="00B76182"/>
    <w:rsid w:val="00B84644"/>
    <w:rsid w:val="00BA215E"/>
    <w:rsid w:val="00BA5B16"/>
    <w:rsid w:val="00BC16ED"/>
    <w:rsid w:val="00BC2198"/>
    <w:rsid w:val="00BC75A7"/>
    <w:rsid w:val="00BC75B6"/>
    <w:rsid w:val="00BE2DC1"/>
    <w:rsid w:val="00BE6A8F"/>
    <w:rsid w:val="00BF70BE"/>
    <w:rsid w:val="00C0179D"/>
    <w:rsid w:val="00C13F73"/>
    <w:rsid w:val="00C13FD0"/>
    <w:rsid w:val="00C21BDD"/>
    <w:rsid w:val="00C242BD"/>
    <w:rsid w:val="00C30484"/>
    <w:rsid w:val="00C334D1"/>
    <w:rsid w:val="00C34BAA"/>
    <w:rsid w:val="00C35079"/>
    <w:rsid w:val="00C4178C"/>
    <w:rsid w:val="00C41F6F"/>
    <w:rsid w:val="00C42105"/>
    <w:rsid w:val="00C45E18"/>
    <w:rsid w:val="00C47227"/>
    <w:rsid w:val="00C57D1B"/>
    <w:rsid w:val="00C60E7D"/>
    <w:rsid w:val="00C65932"/>
    <w:rsid w:val="00C70105"/>
    <w:rsid w:val="00C83E55"/>
    <w:rsid w:val="00C8530B"/>
    <w:rsid w:val="00C92DD1"/>
    <w:rsid w:val="00C92E9C"/>
    <w:rsid w:val="00C95B29"/>
    <w:rsid w:val="00C9758A"/>
    <w:rsid w:val="00CA420A"/>
    <w:rsid w:val="00CA780F"/>
    <w:rsid w:val="00CB1F4D"/>
    <w:rsid w:val="00CC010B"/>
    <w:rsid w:val="00CD191B"/>
    <w:rsid w:val="00CD2EA7"/>
    <w:rsid w:val="00CE3222"/>
    <w:rsid w:val="00CF0F79"/>
    <w:rsid w:val="00CF185D"/>
    <w:rsid w:val="00CF50A6"/>
    <w:rsid w:val="00D008F9"/>
    <w:rsid w:val="00D07E7F"/>
    <w:rsid w:val="00D21911"/>
    <w:rsid w:val="00D3299A"/>
    <w:rsid w:val="00D4313F"/>
    <w:rsid w:val="00D5387A"/>
    <w:rsid w:val="00D67895"/>
    <w:rsid w:val="00D70642"/>
    <w:rsid w:val="00D74131"/>
    <w:rsid w:val="00D7590F"/>
    <w:rsid w:val="00D814E7"/>
    <w:rsid w:val="00D82B9C"/>
    <w:rsid w:val="00DA051A"/>
    <w:rsid w:val="00DA4228"/>
    <w:rsid w:val="00DA643F"/>
    <w:rsid w:val="00DC14FF"/>
    <w:rsid w:val="00DD3CF1"/>
    <w:rsid w:val="00DD73FB"/>
    <w:rsid w:val="00DE7097"/>
    <w:rsid w:val="00DE7233"/>
    <w:rsid w:val="00DF0CB3"/>
    <w:rsid w:val="00E02ED9"/>
    <w:rsid w:val="00E12483"/>
    <w:rsid w:val="00E15C8E"/>
    <w:rsid w:val="00E16361"/>
    <w:rsid w:val="00E17B98"/>
    <w:rsid w:val="00E20934"/>
    <w:rsid w:val="00E269AD"/>
    <w:rsid w:val="00E36B5C"/>
    <w:rsid w:val="00E429FE"/>
    <w:rsid w:val="00E44398"/>
    <w:rsid w:val="00E62073"/>
    <w:rsid w:val="00E65EAC"/>
    <w:rsid w:val="00E72F47"/>
    <w:rsid w:val="00E75ED8"/>
    <w:rsid w:val="00E90118"/>
    <w:rsid w:val="00E960F3"/>
    <w:rsid w:val="00E96589"/>
    <w:rsid w:val="00EA6C82"/>
    <w:rsid w:val="00EB7F03"/>
    <w:rsid w:val="00EC1060"/>
    <w:rsid w:val="00ED7B90"/>
    <w:rsid w:val="00EE2FF0"/>
    <w:rsid w:val="00EE45E1"/>
    <w:rsid w:val="00EE65D7"/>
    <w:rsid w:val="00EF2A5F"/>
    <w:rsid w:val="00EF3237"/>
    <w:rsid w:val="00F13D85"/>
    <w:rsid w:val="00F215F6"/>
    <w:rsid w:val="00F24AFD"/>
    <w:rsid w:val="00F26853"/>
    <w:rsid w:val="00F32231"/>
    <w:rsid w:val="00F337EA"/>
    <w:rsid w:val="00F34615"/>
    <w:rsid w:val="00F44A78"/>
    <w:rsid w:val="00F53778"/>
    <w:rsid w:val="00F62079"/>
    <w:rsid w:val="00F76B01"/>
    <w:rsid w:val="00F80A63"/>
    <w:rsid w:val="00F94AB7"/>
    <w:rsid w:val="00FB69C5"/>
    <w:rsid w:val="00FC222B"/>
    <w:rsid w:val="00FC2DB7"/>
    <w:rsid w:val="00FC40CB"/>
    <w:rsid w:val="00FC54C7"/>
    <w:rsid w:val="00FC629A"/>
    <w:rsid w:val="00FD525B"/>
    <w:rsid w:val="00FE6DBD"/>
    <w:rsid w:val="00FF181C"/>
    <w:rsid w:val="00FF40A2"/>
    <w:rsid w:val="00FF618B"/>
    <w:rsid w:val="00FF6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77440"/>
    <w:rPr>
      <w:sz w:val="24"/>
      <w:szCs w:val="24"/>
    </w:rPr>
  </w:style>
  <w:style w:type="paragraph" w:styleId="Naslov1">
    <w:name w:val="heading 1"/>
    <w:basedOn w:val="Normal"/>
    <w:next w:val="Normal"/>
    <w:qFormat/>
    <w:rsid w:val="00977440"/>
    <w:pPr>
      <w:keepNext/>
      <w:tabs>
        <w:tab w:val="left" w:pos="3600"/>
        <w:tab w:val="left" w:pos="3960"/>
        <w:tab w:val="left" w:pos="5220"/>
      </w:tabs>
      <w:suppressAutoHyphens/>
      <w:ind w:right="3852"/>
      <w:jc w:val="center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977440"/>
    <w:pPr>
      <w:keepNext/>
      <w:ind w:left="3600" w:hanging="3600"/>
      <w:jc w:val="center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rsid w:val="00977440"/>
    <w:pPr>
      <w:keepNext/>
      <w:tabs>
        <w:tab w:val="decimal" w:pos="3960"/>
        <w:tab w:val="decimal" w:pos="6120"/>
        <w:tab w:val="decimal" w:pos="7920"/>
      </w:tabs>
      <w:jc w:val="both"/>
      <w:outlineLvl w:val="2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97744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77440"/>
  </w:style>
  <w:style w:type="paragraph" w:styleId="Tijeloteksta">
    <w:name w:val="Body Text"/>
    <w:basedOn w:val="Normal"/>
    <w:rsid w:val="00977440"/>
    <w:pPr>
      <w:jc w:val="both"/>
    </w:pPr>
  </w:style>
  <w:style w:type="paragraph" w:styleId="Podnoje">
    <w:name w:val="footer"/>
    <w:basedOn w:val="Normal"/>
    <w:rsid w:val="00977440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420A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71111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A9556B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495115"/>
    <w:rPr>
      <w:color w:val="808080"/>
      <w:bdr w:val="none" w:color="auto" w:sz="0" w:space="0"/>
      <w:shd w:val="clear" w:color="auto" w:fill="CCFFFF"/>
    </w:rPr>
  </w:style>
  <w:style w:type="character" w:styleId="CTSCCParagraphDefaultFont" w:customStyle="true">
    <w:name w:val="CTS_CC_Paragraph Default Font"/>
    <w:basedOn w:val="Zadanifontodlomka"/>
    <w:rsid w:val="0049511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9511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CTSCCParagraphDefaultFont"/>
    <w:rsid w:val="0049511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CTSCCParagraphDefaultFont"/>
    <w:rsid w:val="0049511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7440"/>
    <w:rPr>
      <w:sz w:val="24"/>
      <w:szCs w:val="24"/>
    </w:rPr>
  </w:style>
  <w:style w:styleId="Naslov1" w:type="paragraph">
    <w:name w:val="heading 1"/>
    <w:basedOn w:val="Normal"/>
    <w:next w:val="Normal"/>
    <w:qFormat/>
    <w:rsid w:val="00977440"/>
    <w:pPr>
      <w:keepNext/>
      <w:tabs>
        <w:tab w:pos="3600" w:val="left"/>
        <w:tab w:pos="3960" w:val="left"/>
        <w:tab w:pos="5220" w:val="left"/>
      </w:tabs>
      <w:suppressAutoHyphens/>
      <w:ind w:right="3852"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977440"/>
    <w:pPr>
      <w:keepNext/>
      <w:ind w:hanging="3600" w:left="3600"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77440"/>
    <w:pPr>
      <w:keepNext/>
      <w:tabs>
        <w:tab w:pos="3960" w:val="decimal"/>
        <w:tab w:pos="6120" w:val="decimal"/>
        <w:tab w:pos="7920" w:val="decimal"/>
      </w:tabs>
      <w:jc w:val="both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744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7440"/>
  </w:style>
  <w:style w:styleId="Tijeloteksta" w:type="paragraph">
    <w:name w:val="Body Text"/>
    <w:basedOn w:val="Normal"/>
    <w:rsid w:val="00977440"/>
    <w:pPr>
      <w:jc w:val="both"/>
    </w:pPr>
  </w:style>
  <w:style w:styleId="Podnoje" w:type="paragraph">
    <w:name w:val="footer"/>
    <w:basedOn w:val="Normal"/>
    <w:rsid w:val="0097744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420A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71111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A955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5115"/>
    <w:rPr>
      <w:color w:val="808080"/>
      <w:bdr w:color="auto" w:space="0" w:sz="0" w:val="none"/>
      <w:shd w:color="auto" w:fill="CCFFFF" w:val="clear"/>
    </w:rPr>
  </w:style>
  <w:style w:customStyle="1" w:styleId="CTSCCParagraphDefaultFont" w:type="character">
    <w:name w:val="CTS_CC_Paragraph Default Font"/>
    <w:basedOn w:val="Zadanifontodlomka"/>
    <w:rsid w:val="004951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1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CTSCCParagraphDefaultFont"/>
    <w:rsid w:val="004951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CTSCCParagraphDefaultFont"/>
    <w:rsid w:val="004951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120929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30354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760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Target="footnotes.xml" Type="http://schemas.openxmlformats.org/officeDocument/2006/relationships/footnotes" Id="rId8"/>
    <Relationship Target="footer1.xml" Type="http://schemas.openxmlformats.org/officeDocument/2006/relationships/footer" Id="rId13"/>
    <Relationship Target="numbering.xml" Type="http://schemas.openxmlformats.org/officeDocument/2006/relationships/numbering" Id="rId3"/>
    <Relationship Target="webSettings.xml" Type="http://schemas.openxmlformats.org/officeDocument/2006/relationships/webSettings" Id="rId7"/>
    <Relationship Target="header2.xml" Type="http://schemas.openxmlformats.org/officeDocument/2006/relationships/header" Id="rId12"/>
    <Relationship Target="../customXml/item2.xml" Type="http://schemas.openxmlformats.org/officeDocument/2006/relationships/customXml" Id="rId2"/>
    <Relationship Target="../customXml/item1.xml" Type="http://schemas.openxmlformats.org/officeDocument/2006/relationships/customXml" Id="rId1"/>
    <Relationship Target="settings.xml" Type="http://schemas.openxmlformats.org/officeDocument/2006/relationships/settings" Id="rId6"/>
    <Relationship Target="header1.xml" Type="http://schemas.openxmlformats.org/officeDocument/2006/relationships/header" Id="rId11"/>
    <Relationship Target="stylesWithEffects.xml" Type="http://schemas.microsoft.com/office/2007/relationships/stylesWithEffects" Id="rId5"/>
    <Relationship Target="theme/theme1.xml" Type="http://schemas.openxmlformats.org/officeDocument/2006/relationships/theme" Id="rId15"/>
    <Relationship Target="media/image1.wmf" Type="http://schemas.openxmlformats.org/officeDocument/2006/relationships/image" Id="rId10"/>
    <Relationship Target="styles.xml" Type="http://schemas.openxmlformats.org/officeDocument/2006/relationships/styles" Id="rId4"/>
    <Relationship Target="endnotes.xml" Type="http://schemas.openxmlformats.org/officeDocument/2006/relationships/endnotes" Id="rId9"/>
    <Relationship Target="fontTable.xml" Type="http://schemas.openxmlformats.org/officeDocument/2006/relationships/fontTable" Id="rId14"/>
</Relationships>

</file>

<file path=word/_rels/settings.xml.rels><?xml version="1.0" encoding="UTF-8" standalone="yes"?>
<Relationships xmlns="http://schemas.openxmlformats.org/package/2006/relationships">
    <Relationship TargetMode="External" Target="file:///C:\Cts\MasterTemplate.dotm" Type="http://schemas.openxmlformats.org/officeDocument/2006/relationships/attachedTemplate" Id="rId1"/>
</Relationships>
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_rels/item2.xml.rels><?xml version="1.0" encoding="UTF-8" standalone="yes"?>
<Relationships xmlns="http://schemas.openxmlformats.org/package/2006/relationships">
    <Relationship Target="itemProps2.xml" Type="http://schemas.openxmlformats.org/officeDocument/2006/relationships/customXmlProps" Id="rId1"/>
</Relationships>

</file>

<file path=customXml/item1.xml><?xml version="1.0" encoding="utf-8"?>
<icms>
  <DomainObject.Datum>
    <izvorni_sadrzaj/>
    <derivirana_varijabla naziv="DomainObject.Datum_1"/>
  </DomainObject.Datum>
  <DomainObject.PlaniraniPocetak>
    <izvorni_sadrzaj/>
    <derivirana_varijabla naziv="DomainObject.PlaniraniPocetak_1"/>
  </DomainObject.PlaniraniPocetak>
  <DomainObject.PlaniraniPocetakTimeString>
    <izvorni_sadrzaj/>
    <derivirana_varijabla naziv="DomainObject.PlaniraniPocetakTimeString_1"/>
  </DomainObject.PlaniraniPocetakTimeString>
  <DomainObject.PlaniraniZavrsetakTimeString>
    <izvorni_sadrzaj/>
    <derivirana_varijabla naziv="DomainObject.PlaniraniZavrsetakTimeString_1"/>
  </DomainObject.PlaniraniZavrsetakTimeString>
  <DomainObject.PlaniraniZavrsetak>
    <izvorni_sadrzaj/>
    <derivirana_varijabla naziv="DomainObject.PlaniraniZavrsetak_1"/>
  </DomainObject.PlaniraniZavrsetak>
  <DomainObject.Prostorija>
    <izvorni_sadrzaj/>
    <derivirana_varijabla naziv="DomainObject.Prostorija_1"/>
  </DomainObject.Prostorija>
  <DomainObject.VrstaRadnje.Naziv>
    <izvorni_sadrzaj/>
    <derivirana_varijabla naziv="DomainObject.VrstaRadnje.Naziv_1"/>
  </DomainObject.VrstaRadnje.Naziv>
  <DomainObject.Zapisnik.DatumKreiranja>
    <izvorni_sadrzaj/>
    <derivirana_varijabla naziv="DomainObject.Zapisnik.DatumKreiranja_1"/>
  </DomainObject.Zapisnik.DatumKreiranja>
  <DomainObject.UcesnikRadnje.AbstractRadnja.PlaniraniPocetak>
    <izvorni_sadrzaj/>
    <derivirana_varijabla naziv="DomainObject.UcesnikRadnje.AbstractRadnja.PlaniraniPocetak_1"/>
  </DomainObject.UcesnikRadnje.AbstractRadnja.PlaniraniPocetak>
  <DomainObject.UcesnikRadnje.AbstractRadnja.PlaniraniPocetakTimeString>
    <izvorni_sadrzaj/>
    <derivirana_varijabla naziv="DomainObject.UcesnikRadnje.AbstractRadnja.PlaniraniPocetakTimeString_1"/>
  </DomainObject.UcesnikRadnje.AbstractRadnja.PlaniraniPocetakTimeString>
  <DomainObject.UcesnikRadnje.AbstractRadnja.PlaniraniZavrsetakTimeString>
    <izvorni_sadrzaj/>
    <derivirana_varijabla naziv="DomainObject.UcesnikRadnje.AbstractRadnja.PlaniraniZavrsetakTimeString_1"/>
  </DomainObject.UcesnikRadnje.AbstractRadnja.PlaniraniZavrsetakTimeString>
  <DomainObject.UcesnikRadnje.AbstractRadnja.PlaniraniZavrsetak>
    <izvorni_sadrzaj/>
    <derivirana_varijabla naziv="DomainObject.UcesnikRadnje.AbstractRadnja.PlaniraniZavrsetak_1"/>
  </DomainObject.UcesnikRadnje.AbstractRadnja.PlaniraniZavrsetak>
  <DomainObject.UcesnikRadnje.AbstractRadnja.Prostorija>
    <izvorni_sadrzaj/>
    <derivirana_varijabla naziv="DomainObject.UcesnikRadnje.AbstractRadnja.Prostorija_1"/>
  </DomainObject.UcesnikRadnje.AbstractRadnja.Prostorija>
  <DomainObject.UcesnikRadnje.AbstractRadnja.VrstaRadnje.Naziv>
    <izvorni_sadrzaj/>
    <derivirana_varijabla naziv="DomainObject.UcesnikRadnje.AbstractRadnja.VrstaRadnje.Naziv_1"/>
  </DomainObject.UcesnikRadnje.AbstractRadnja.VrstaRadnje.Naziv>
  <DomainObject.UcesnikRadnje.Adresa.Naselje>
    <izvorni_sadrzaj/>
    <derivirana_varijabla naziv="DomainObject.UcesnikRadnje.Adresa.Naselje_1"/>
  </DomainObject.UcesnikRadnje.Adresa.Naselje>
  <DomainObject.UcesnikRadnje.Adresa.PostBroj>
    <izvorni_sadrzaj/>
    <derivirana_varijabla naziv="DomainObject.UcesnikRadnje.Adresa.PostBroj_1"/>
  </DomainObject.UcesnikRadnje.Adresa.PostBroj>
  <DomainObject.UcesnikRadnje.Adresa.UlicaIKBR>
    <izvorni_sadrzaj/>
    <derivirana_varijabla naziv="DomainObject.UcesnikRadnje.Adresa.UlicaIKBR_1"/>
  </DomainObject.UcesnikRadnje.Adresa.UlicaIKBR>
  <DomainObject.UcesnikRadnje.Naziv>
    <izvorni_sadrzaj/>
    <derivirana_varijabla naziv="DomainObject.UcesnikRadnje.Naziv_1"/>
  </DomainObject.UcesnikRadnje.Naziv>
  <DomainObject.PoslovniBrojDokumenta>
    <izvorni_sadrzaj/>
    <derivirana_varijabla naziv="DomainObject.PoslovniBrojDokumenta_1"/>
  </DomainObject.PoslovniBrojDokumenta>
  <DomainObject.DatumDonosenjaOdluke>
    <izvorni_sadrzaj/>
    <derivirana_varijabla naziv="DomainObject.DatumDonosenjaOdluke_1"/>
  </DomainObject.DatumDonosenjaOdluke>
  <DomainObject.Predmet.Odvjetnistvo.Adresa.Naselje>
    <izvorni_sadrzaj/>
    <derivirana_varijabla naziv="DomainObject.Predmet.Odvjetnistvo.Adresa.Naselje_1"/>
  </DomainObject.Predmet.Odvjetnistvo.Adresa.Naselje>
  <DomainObject.Predmet.Odvjetnistvo.Adresa.NaseljeLokativ>
    <izvorni_sadrzaj/>
    <derivirana_varijabla naziv="DomainObject.Predmet.Odvjetnistvo.Adresa.NaseljeLokativ_1"/>
  </DomainObject.Predmet.Odvjetnistvo.Adresa.NaseljeLokativ>
  <DomainObject.Predmet.Odvjetnistvo.Adresa.PostBroj>
    <izvorni_sadrzaj/>
    <derivirana_varijabla naziv="DomainObject.Predmet.Odvjetnistvo.Adresa.PostBroj_1"/>
  </DomainObject.Predmet.Odvjetnistvo.Adresa.PostBroj>
  <DomainObject.Predmet.Odvjetnistvo.Adresa.UlicaIKBR>
    <izvorni_sadrzaj/>
    <derivirana_varijabla naziv="DomainObject.Predmet.Odvjetnistvo.Adresa.UlicaIKBR_1"/>
  </DomainObject.Predmet.Odvjetnistvo.Adresa.UlicaIKBR>
  <DomainObject.Predmet.Odvjetnistvo.Naziv>
    <izvorni_sadrzaj/>
    <derivirana_varijabla naziv="DomainObject.Predmet.Odvjetnistvo.Naziv_1"/>
  </DomainObject.Predmet.Odvjetnistvo.Naziv>
  <DomainObject.Predmet.OznakaBroj>
    <izvorni_sadrzaj/>
    <derivirana_varijabla naziv="DomainObject.Predmet.OznakaBroj_1"/>
  </DomainObject.Predmet.OznakaBroj>
  <DomainObject.Predmet.Inicijali>
    <izvorni_sadrzaj/>
    <derivirana_varijabla naziv="DomainObject.Predmet.Inicijali_1"/>
  </DomainObject.Predmet.Inicijali>
  <DomainObject.Predmet.Referent>
    <izvorni_sadrzaj/>
    <derivirana_varijabla naziv="DomainObject.Predmet.Referent_1"/>
  </DomainObject.Predmet.Referent>
  <DomainObject.Predmet.ReferentInicijali>
    <izvorni_sadrzaj/>
    <derivirana_varijabla naziv="DomainObject.Predmet.ReferentInicijali_1"/>
  </DomainObject.Predmet.ReferentInicijali>
  <DomainObject.Predmet.Referada.Odvjetnik>
    <izvorni_sadrzaj/>
    <derivirana_varijabla naziv="DomainObject.Predmet.Referada.Odvjetnik_1"/>
  </DomainObject.Predmet.Referada.Odvjetnik>
  <DomainObject.Predmet.Referada.OdvjetnikInicijali>
    <izvorni_sadrzaj/>
    <derivirana_varijabla naziv="DomainObject.Predmet.Referada.OdvjetnikInicijali_1"/>
  </DomainObject.Predmet.Referada.OdvjetnikInicijali>
  <DomainObject.Predmet.FunkcijaRjesavatelja>
    <izvorni_sadrzaj/>
    <derivirana_varijabla naziv="DomainObject.Predmet.FunkcijaRjesavatelja_1"/>
  </DomainObject.Predmet.FunkcijaRjesavatelja>
  <DomainObject.Predmet.FunkcijaRjesavateljaVeliko>
    <izvorni_sadrzaj/>
    <derivirana_varijabla naziv="DomainObject.Predmet.FunkcijaRjesavateljaVeliko_1"/>
  </DomainObject.Predmet.FunkcijaRjesavateljaVeliko>
  <DomainObject.Predmet.PrvaKvalifikacija>
    <izvorni_sadrzaj/>
    <derivirana_varijabla naziv="DomainObject.Predmet.PrvaKvalifikacija_1"/>
  </DomainObject.Predmet.PrvaKvalifikacija>
  <DomainObject.Predmet.UpisnikKaznenihPrijava>
    <izvorni_sadrzaj/>
    <derivirana_varijabla naziv="DomainObject.Predmet.UpisnikKaznenihPrijava_1"/>
  </DomainObject.Predmet.UpisnikKaznenihPrijava>
  <DomainObject.Predmet.OdabraniSudioniciSaKvalifikacijama>
    <izvorni_sadrzaj/>
    <derivirana_varijabla naziv="DomainObject.Predmet.OdabraniSudioniciSaKvalifikacijama_1"/>
  </DomainObject.Predmet.OdabraniSudioniciSaKvalifikacijama>
  <DomainObject.Predmet.KvalifikacijeOdabranogSudionika>
    <izvorni_sadrzaj/>
    <derivirana_varijabla naziv="DomainObject.Predmet.KvalifikacijeOdabranogSudionika_1"/>
  </DomainObject.Predmet.KvalifikacijeOdabranogSudionika>
  <DomainObject.Predmet.OdabraniSudioniciNaziv>
    <izvorni_sadrzaj/>
    <derivirana_varijabla naziv="DomainObject.Predmet.OdabraniSudioniciNaziv_1"/>
  </DomainObject.Predmet.OdabraniSudioniciNaziv>
  <DomainObject.Predmet.OdabraniSudionik.DatumUpisaKaznenePrijave>
    <izvorni_sadrzaj/>
    <derivirana_varijabla naziv="DomainObject.Predmet.OdabraniSudionik.DatumUpisaKaznenePrijave_1"/>
  </DomainObject.Predmet.OdabraniSudionik.DatumUpisaKaznenePrijave>
  <DomainObject.Predmet.OdabraniOpunomocenikNaziv>
    <izvorni_sadrzaj/>
    <derivirana_varijabla naziv="DomainObject.Predmet.OdabraniOpunomocenikNaziv_1"/>
  </DomainObject.Predmet.OdabraniOpunomocenikNaziv>
  <DomainObject.Predmet.OdabraniSudioniciRoditelj>
    <izvorni_sadrzaj/>
    <derivirana_varijabla naziv="DomainObject.Predmet.OdabraniSudioniciRoditelj_1"/>
  </DomainObject.Predmet.OdabraniSudioniciRoditelj>
  <DomainObject.Predmet.OdabraniSudioniciSaKvalifikacijamaList>
    <izvorni_sadrzaj/>
    <derivirana_varijabla naziv="DomainObject.Predmet.OdabraniSudioniciSaKvalifikacijamaList_1">
      <item/>
    </derivirana_varijabla>
  </DomainObject.Predmet.OdabraniSudioniciSaKvalifikacijamaList>
  <DomainObject.Predmet.OdabraniSudioniciNazivAdresa>
    <izvorni_sadrzaj/>
    <derivirana_varijabla naziv="DomainObject.Predmet.OdabraniSudioniciNazivAdresa_1"/>
  </DomainObject.Predmet.OdabraniSudioniciNazivAdresa>
  <DomainObject.Predmet.SudionikNazivList>
    <izvorni_sadrzaj/>
    <derivirana_varijabla naziv="DomainObject.Predmet.SudionikNazivList_1">
      <item/>
    </derivirana_varijabla>
  </DomainObject.Predmet.SudionikNazivList>
  <DomainObject.Predmet.SudionikNazivAdresaList>
    <izvorni_sadrzaj/>
    <derivirana_varijabla naziv="DomainObject.Predmet.SudionikNazivAdresaList_1">
      <item/>
    </derivirana_varijabla>
  </DomainObject.Predmet.SudionikNazivAdresaList>
  <DomainObject.Predmet.SudionikNazivOIBList>
    <izvorni_sadrzaj/>
    <derivirana_varijabla naziv="DomainObject.Predmet.SudionikNazivOIBList_1">
      <item/>
    </derivirana_varijabla>
  </DomainObject.Predmet.SudionikNazivOIBList>
  <DomainObject.Predmet.SudionikNazivOIBAdresaList>
    <izvorni_sadrzaj/>
    <derivirana_varijabla naziv="DomainObject.Predmet.SudionikNazivOIBAdresaList_1">
      <item/>
    </derivirana_varijabla>
  </DomainObject.Predmet.SudionikNazivOIBAdresaList>
  <DomainObject.Predmet.OdabraniSudioniciNazivOIBAdresa>
    <izvorni_sadrzaj/>
    <derivirana_varijabla naziv="DomainObject.Predmet.OdabraniSudioniciNazivOIBAdresa_1"/>
  </DomainObject.Predmet.OdabraniSudioniciNazivOIBAdresa>
  <DomainObject.Predmet.KaznenaPrijavaPodnositeljList>
    <izvorni_sadrzaj/>
    <derivirana_varijabla naziv="DomainObject.Predmet.KaznenaPrijavaPodnositeljList_1">
      <item/>
    </derivirana_varijabla>
  </DomainObject.Predmet.KaznenaPrijavaPodnositeljList>
  <DomainObject.Predmet.KaznenaPrijavaOznakaList>
    <izvorni_sadrzaj/>
    <derivirana_varijabla naziv="DomainObject.Predmet.KaznenaPrijavaOznakaList_1">
      <item/>
    </derivirana_varijabla>
  </DomainObject.Predmet.KaznenaPrijavaOznakaList>
  <DomainObject.Predmet.KaznenaPrijavaDatumNastankaList>
    <izvorni_sadrzaj/>
    <derivirana_varijabla naziv="DomainObject.Predmet.KaznenaPrijavaDatumNastankaList_1">
      <item/>
    </derivirana_varijabla>
  </DomainObject.Predmet.KaznenaPrijavaDatumNastankaList>
  <DomainObject.Predmet.PolicijskeUpraveList>
    <izvorni_sadrzaj/>
    <derivirana_varijabla naziv="DomainObject.Predmet.PolicijskeUpraveList_1">
      <item/>
    </derivirana_varijabla>
  </DomainObject.Predmet.PolicijskeUpraveList>
  <DomainObject.Predmet.PolicijskePostajeList>
    <izvorni_sadrzaj/>
    <derivirana_varijabla naziv="DomainObject.Predmet.PolicijskePostajeList_1">
      <item/>
    </derivirana_varijabla>
  </DomainObject.Predmet.PolicijskePostajeList>
  <DomainObject.Predmet.OdabraniSudioniciAdresaOIBSaKvalifikacijamaList>
    <izvorni_sadrzaj/>
    <derivirana_varijabla naziv="DomainObject.Predmet.OdabraniSudioniciAdresaOIBSaKvalifikacijamaList_1">
      <item/>
    </derivirana_varijabla>
  </DomainObject.Predmet.OdabraniSudioniciAdresaOIBSaKvalifikacijamaList>
  <DomainObject.Predmet.OdabraniSudioniciAdresaOIBSaKvalifikacijama>
    <izvorni_sadrzaj/>
    <derivirana_varijabla naziv="DomainObject.Predmet.OdabraniSudioniciAdresaOIBSaKvalifikacijama_1"/>
  </DomainObject.Predmet.OdabraniSudioniciAdresaOIBSaKvalifikacijama>
  <DomainObject.Predmet.OdabraniSudioniciAdresaSaKvalifikacijamaList>
    <izvorni_sadrzaj/>
    <derivirana_varijabla naziv="DomainObject.Predmet.OdabraniSudioniciAdresaSaKvalifikacijamaList_1">
      <item/>
    </derivirana_varijabla>
  </DomainObject.Predmet.OdabraniSudioniciAdresaSaKvalifikacijamaList>
  <DomainObject.Predmet.OdabraniSudioniciAdresaSaKvalifikacijama>
    <izvorni_sadrzaj/>
    <derivirana_varijabla naziv="DomainObject.Predmet.OdabraniSudioniciAdresaSaKvalifikacijama_1"/>
  </DomainObject.Predmet.OdabraniSudioniciAdresaSaKvalifikacijama>
  <DomainObject.Predmet.OdabraniOkrivljeniciNaziv>
    <izvorni_sadrzaj/>
    <derivirana_varijabla naziv="DomainObject.Predmet.OdabraniOkrivljeniciNaziv_1"/>
  </DomainObject.Predmet.OdabraniOkrivljeniciNaziv>
  <DomainObject.Predmet.OdabraniBraniteljiNaziv>
    <izvorni_sadrzaj/>
    <derivirana_varijabla naziv="DomainObject.Predmet.OdabraniBraniteljiNaziv_1"/>
  </DomainObject.Predmet.OdabraniBraniteljiNaziv>
  <DomainObject.Predmet.OdabraniOkrivljeniciNazivOIB>
    <izvorni_sadrzaj/>
    <derivirana_varijabla naziv="DomainObject.Predmet.OdabraniOkrivljeniciNazivOIB_1"/>
  </DomainObject.Predmet.OdabraniOkrivljeniciNazivOIB>
  <DomainObject.Predmet.OdabraniBraniteljiNazivOIB>
    <izvorni_sadrzaj/>
    <derivirana_varijabla naziv="DomainObject.Predmet.OdabraniBraniteljiNazivOIB_1"/>
  </DomainObject.Predmet.OdabraniBraniteljiNazivOIB>
  <DomainObject.Predmet.OdabraniOkrivljeniciNazivOIBAdresa>
    <izvorni_sadrzaj/>
    <derivirana_varijabla naziv="DomainObject.Predmet.OdabraniOkrivljeniciNazivOIBAdresa_1"/>
  </DomainObject.Predmet.OdabraniOkrivljeniciNazivOIBAdresa>
  <DomainObject.Predmet.OdabraniBraniteljiNazivOIBAdresa>
    <izvorni_sadrzaj/>
    <derivirana_varijabla naziv="DomainObject.Predmet.OdabraniBraniteljiNazivOIBAdresa_1"/>
  </DomainObject.Predmet.OdabraniBraniteljiNazivOIBAdresa>
  <DomainObject.Predmet.OdabraniSudioniciNazivList>
    <izvorni_sadrzaj/>
    <derivirana_varijabla naziv="DomainObject.Predmet.OdabraniSudioniciNazivList_1">
      <item/>
    </derivirana_varijabla>
  </DomainObject.Predmet.OdabraniSudioniciNazivList>
  <DomainObject.Predmet.KaznenaPrijavaDatumZaprimanjaList>
    <izvorni_sadrzaj/>
    <derivirana_varijabla naziv="DomainObject.Predmet.KaznenaPrijavaDatumZaprimanjaList_1">
      <item/>
    </derivirana_varijabla>
  </DomainObject.Predmet.KaznenaPrijavaDatumZaprimanjaList>
  <DomainObject.Predmet.OdabraniOsteceniciNaziv>
    <izvorni_sadrzaj/>
    <derivirana_varijabla naziv="DomainObject.Predmet.OdabraniOsteceniciNaziv_1"/>
  </DomainObject.Predmet.OdabraniOsteceniciNaziv>
  <DomainObject.Predmet.OdabraniOsteceniciNazivOIB>
    <izvorni_sadrzaj/>
    <derivirana_varijabla naziv="DomainObject.Predmet.OdabraniOsteceniciNazivOIB_1"/>
  </DomainObject.Predmet.OdabraniOsteceniciNazivOIB>
  <DomainObject.Predmet.OdabraniOsteceniciNazivOIBAdresa>
    <izvorni_sadrzaj/>
    <derivirana_varijabla naziv="DomainObject.Predmet.OdabraniOsteceniciNazivOIBAdresa_1"/>
  </DomainObject.Predmet.OdabraniOsteceniciNazivOIBAdresa>
</icms>
</file>

<file path=customXml/item2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14A18C-EF43-4B1E-8DCA-C9E9B452061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ZG</properties:Company>
  <properties:Pages>2</properties:Pages>
  <properties:Words>253</properties:Words>
  <properties:Characters>1557</properties:Characters>
  <properties:Lines>85</properties:Lines>
  <properties:Paragraphs>26</properties:Paragraphs>
  <properties:TotalTime>1</properties:TotalTime>
  <properties:ScaleCrop>false</properties:ScaleCrop>
  <properties:HeadingPairs>
    <vt:vector baseType="variant" size="6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3">
      <vt:lpstr/>
      <vt:lpstr>ŽUPANIJSKO DRŽAVNO ODVJETNIŠTVO</vt:lpstr>
      <vt:lpstr>             </vt:lpstr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2019-10-28T07:28:00Z</dcterms:created>
  <dc:creator>ZG</dc:creator>
  <cp:lastModifiedBy>Mirela Novogradec</cp:lastModifiedBy>
  <cp:lastPrinted>2019-09-18T07:14:00Z</cp:lastPrinted>
  <dcterms:modified xmlns:xsi="http://www.w3.org/2001/XMLSchema-instance" xsi:type="dcterms:W3CDTF">2019-10-28T08:56:00Z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prijedlog za otvaranje predstečaja/stečaja (Prijedlog za otvaranje stečajnog postupka S-DO-233-19 - AUTI MARE d..o.o..docx)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